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C1" w:rsidRPr="00584BD2" w:rsidRDefault="008B79C1" w:rsidP="00584BD2">
      <w:pPr>
        <w:jc w:val="center"/>
        <w:rPr>
          <w:rFonts w:ascii="Comic Sans MS" w:hAnsi="Comic Sans MS"/>
          <w:b/>
          <w:sz w:val="28"/>
          <w:szCs w:val="28"/>
        </w:rPr>
      </w:pPr>
      <w:r w:rsidRPr="00584BD2">
        <w:rPr>
          <w:rFonts w:ascii="Comic Sans MS" w:hAnsi="Comic Sans MS"/>
          <w:b/>
          <w:sz w:val="28"/>
          <w:szCs w:val="28"/>
        </w:rPr>
        <w:t>2 İLE ÇARPMA PROBLEMLERİ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Ceren Bebek her gün 2 biberon süt içiyor. Ceren Bebek 5 günde kaç biberon süt içer?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Kamil Dayı her gün 2 tane ağaç dikiyor. Kamil Dayı bir haftada kaç tane ağaç diker?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Mesude Teyze her gün 2 ilaç içiyor. Mesude Teyze 8 günde kaç ilaç içer?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……………………………………………………………………………………………………………………..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Ben her gün 2 tane elma yiyorum. Ben 6 günde kaç elma yerim?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Okumaya yeni başlayan kardeşim saatte iki sayfa kitap okuyor. Kardeşim 4 saatte kaç sayfa kitap okuyor?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Her gün 2 evin projesini çizen bir mimar 3 günde kaç evin projesini çizer?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Bizim sınıfta 9 tane kız var. Her kızın 2 tane tokası var. Kızların kaç tokası var?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Ben her gün 2 tane kitap okuyorum. 3 günde kaç kitap okurum?</w:t>
      </w:r>
    </w:p>
    <w:p w:rsidR="008B79C1" w:rsidRPr="0048758C" w:rsidRDefault="008B79C1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</w:p>
    <w:p w:rsidR="008B79C1" w:rsidRPr="0048758C" w:rsidRDefault="008B79C1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Biz günde 2 ekmek yiyoruz. Biz 2 günde kaç ekmek yeriz?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</w:p>
    <w:p w:rsidR="008B79C1" w:rsidRDefault="008B79C1" w:rsidP="0048758C">
      <w:pPr>
        <w:pStyle w:val="ListParagraph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ALIŞTIRMALAR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+ 2 + 2 = 7 X 2 = 14</w:t>
      </w:r>
      <w:bookmarkStart w:id="0" w:name="_GoBack"/>
      <w:bookmarkEnd w:id="0"/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= ……………….. = ………..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= ………………. = …………..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+ 2 + 2 + 2 + 2 = …………….. = ………….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= …………………….. = …………………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= …………………………= ……………….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+ 2 + 2 + 2 = …………………………..= ………………..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+ 2 = ……………………………….= ……………………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+ 2 + 2 + 2 + 2 + 2 = ……………………………………= ………</w:t>
      </w:r>
    </w:p>
    <w:p w:rsidR="008B79C1" w:rsidRDefault="008B79C1" w:rsidP="004D1B54">
      <w:pPr>
        <w:rPr>
          <w:rFonts w:ascii="Hand writing Mutlu" w:hAnsi="Hand writing Mutlu" w:cs="Hand writing Mutlu"/>
          <w:color w:val="C0C0C0"/>
          <w:sz w:val="16"/>
          <w:szCs w:val="16"/>
        </w:rPr>
      </w:pPr>
      <w:hyperlink r:id="rId5" w:history="1">
        <w:r>
          <w:rPr>
            <w:rStyle w:val="Hyperlink"/>
            <w:rFonts w:ascii="Hand writing Mutlu" w:hAnsi="Hand writing Mutlu" w:cs="Hand writing Mutlu"/>
            <w:color w:val="C0C0C0"/>
            <w:sz w:val="16"/>
            <w:szCs w:val="16"/>
          </w:rPr>
          <w:t>www.sorubak.com</w:t>
        </w:r>
      </w:hyperlink>
      <w:r>
        <w:rPr>
          <w:rFonts w:ascii="Hand writing Mutlu" w:hAnsi="Hand writing Mutlu" w:cs="Hand writing Mutlu"/>
          <w:color w:val="C0C0C0"/>
          <w:sz w:val="16"/>
          <w:szCs w:val="16"/>
        </w:rPr>
        <w:t xml:space="preserve"> </w:t>
      </w:r>
    </w:p>
    <w:p w:rsidR="008B79C1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Pr="0048758C" w:rsidRDefault="008B79C1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8B79C1" w:rsidRPr="00584BD2" w:rsidRDefault="008B79C1" w:rsidP="00584BD2">
      <w:pPr>
        <w:pStyle w:val="ListParagraph"/>
        <w:rPr>
          <w:rFonts w:ascii="Comic Sans MS" w:hAnsi="Comic Sans MS"/>
          <w:sz w:val="24"/>
          <w:szCs w:val="24"/>
        </w:rPr>
      </w:pPr>
    </w:p>
    <w:sectPr w:rsidR="008B79C1" w:rsidRPr="00584BD2" w:rsidSect="00876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79EC"/>
    <w:multiLevelType w:val="hybridMultilevel"/>
    <w:tmpl w:val="CDA24B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686"/>
    <w:rsid w:val="00052E48"/>
    <w:rsid w:val="00232C1E"/>
    <w:rsid w:val="002570BF"/>
    <w:rsid w:val="0048758C"/>
    <w:rsid w:val="004D1B54"/>
    <w:rsid w:val="00584BD2"/>
    <w:rsid w:val="0087676E"/>
    <w:rsid w:val="008B79C1"/>
    <w:rsid w:val="00EB1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6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16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D1B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365</Words>
  <Characters>2085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ugur</dc:creator>
  <cp:keywords/>
  <dc:description/>
  <cp:lastModifiedBy>edanur</cp:lastModifiedBy>
  <cp:revision>2</cp:revision>
  <dcterms:created xsi:type="dcterms:W3CDTF">2010-12-23T20:08:00Z</dcterms:created>
  <dcterms:modified xsi:type="dcterms:W3CDTF">2011-01-23T18:31:00Z</dcterms:modified>
</cp:coreProperties>
</file>